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E8F" w:rsidRDefault="00F71E8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F71E8F" w:rsidRDefault="00F71E8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F71E8F" w:rsidRPr="00A833D4" w:rsidRDefault="00F71E8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F71E8F" w:rsidRPr="00A833D4" w:rsidRDefault="00F71E8F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F71E8F" w:rsidRPr="00A833D4" w:rsidRDefault="00F71E8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шоста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F71E8F" w:rsidRPr="00A833D4" w:rsidRDefault="00F71E8F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F71E8F" w:rsidRPr="00A833D4" w:rsidRDefault="00F71E8F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 серпня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F71E8F" w:rsidRPr="00A833D4" w:rsidRDefault="00F71E8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 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ої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</w:t>
      </w:r>
    </w:p>
    <w:p w:rsidR="00F71E8F" w:rsidRDefault="00F71E8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по вул. Монастирська, 70</w:t>
      </w:r>
    </w:p>
    <w:p w:rsidR="00F71E8F" w:rsidRPr="00A833D4" w:rsidRDefault="00F71E8F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F71E8F" w:rsidRDefault="00F71E8F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заяву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громадянина Бредуна С.М.,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F71E8F" w:rsidRPr="00A833D4" w:rsidRDefault="00F71E8F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F71E8F" w:rsidRPr="00565B51" w:rsidRDefault="00F71E8F" w:rsidP="00CE2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F71E8F" w:rsidRDefault="00F71E8F" w:rsidP="007B4415">
      <w:pPr>
        <w:pStyle w:val="ListParagraph"/>
        <w:ind w:left="567"/>
        <w:jc w:val="both"/>
        <w:rPr>
          <w:color w:val="000000"/>
          <w:sz w:val="28"/>
          <w:szCs w:val="28"/>
        </w:rPr>
      </w:pPr>
    </w:p>
    <w:p w:rsidR="00F71E8F" w:rsidRPr="00930CD8" w:rsidRDefault="00F71E8F" w:rsidP="00B615E5">
      <w:pPr>
        <w:pStyle w:val="ListParagraph"/>
        <w:ind w:left="0"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</w:t>
      </w:r>
      <w:r w:rsidRPr="008A5FD3">
        <w:rPr>
          <w:bCs/>
          <w:color w:val="000000"/>
          <w:sz w:val="28"/>
          <w:szCs w:val="28"/>
        </w:rPr>
        <w:t>а підставі</w:t>
      </w:r>
      <w:r w:rsidRPr="008A5F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Витягу з Державного реєстру речових прав на нерухоме майно про реєстрацію права власності,</w:t>
      </w:r>
      <w:r w:rsidRPr="008A5FD3">
        <w:rPr>
          <w:color w:val="000000"/>
          <w:sz w:val="28"/>
          <w:szCs w:val="28"/>
        </w:rPr>
        <w:t xml:space="preserve"> надати </w:t>
      </w:r>
      <w:r w:rsidRPr="00E47E60">
        <w:rPr>
          <w:b/>
          <w:color w:val="000000"/>
          <w:sz w:val="28"/>
          <w:szCs w:val="28"/>
        </w:rPr>
        <w:t>Бредуну Сергію Миколайовичу</w:t>
      </w:r>
      <w:r w:rsidRPr="008A5FD3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>вул. Монастирська</w:t>
      </w:r>
      <w:r w:rsidRPr="008A5FD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70,</w:t>
      </w:r>
      <w:r w:rsidRPr="008A5FD3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3596 га"/>
        </w:smartTagPr>
        <w:r w:rsidRPr="008A5FD3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3596</w:t>
        </w:r>
        <w:r w:rsidRPr="008A5FD3">
          <w:rPr>
            <w:color w:val="000000"/>
            <w:sz w:val="28"/>
            <w:szCs w:val="28"/>
          </w:rPr>
          <w:t xml:space="preserve"> га</w:t>
        </w:r>
        <w:r>
          <w:rPr>
            <w:color w:val="000000"/>
            <w:sz w:val="28"/>
            <w:szCs w:val="28"/>
          </w:rPr>
          <w:t>,</w:t>
        </w:r>
      </w:smartTag>
      <w:r>
        <w:rPr>
          <w:color w:val="000000"/>
          <w:sz w:val="28"/>
          <w:szCs w:val="28"/>
        </w:rPr>
        <w:t xml:space="preserve"> кадастровий номер 5310700000:06:013:0111, </w:t>
      </w:r>
      <w:r w:rsidRPr="008A5FD3">
        <w:rPr>
          <w:color w:val="000000"/>
          <w:sz w:val="28"/>
          <w:szCs w:val="28"/>
        </w:rPr>
        <w:t xml:space="preserve"> в оренду терміном на </w:t>
      </w:r>
      <w:r>
        <w:rPr>
          <w:color w:val="000000"/>
          <w:sz w:val="28"/>
          <w:szCs w:val="28"/>
        </w:rPr>
        <w:t xml:space="preserve">п’ять </w:t>
      </w:r>
      <w:r w:rsidRPr="008A5FD3">
        <w:rPr>
          <w:color w:val="000000"/>
          <w:sz w:val="28"/>
          <w:szCs w:val="28"/>
        </w:rPr>
        <w:t>років</w:t>
      </w:r>
      <w:r>
        <w:rPr>
          <w:color w:val="000000"/>
          <w:sz w:val="28"/>
          <w:szCs w:val="28"/>
        </w:rPr>
        <w:t>,</w:t>
      </w:r>
      <w:r w:rsidRPr="008A5FD3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будівництва та обслуговування будівель  закладів охорони здоров’я та соціальної допомоги.</w:t>
      </w:r>
    </w:p>
    <w:p w:rsidR="00F71E8F" w:rsidRPr="0060073A" w:rsidRDefault="00F71E8F" w:rsidP="00B615E5">
      <w:pPr>
        <w:ind w:firstLine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 xml:space="preserve">Зобов’язати та попередити </w:t>
      </w:r>
      <w:r>
        <w:rPr>
          <w:color w:val="000000"/>
          <w:sz w:val="28"/>
          <w:szCs w:val="28"/>
        </w:rPr>
        <w:t>громадянина Бредуна С.М.</w:t>
      </w:r>
      <w:r w:rsidRPr="0060073A">
        <w:rPr>
          <w:color w:val="000000"/>
          <w:sz w:val="28"/>
          <w:szCs w:val="28"/>
        </w:rPr>
        <w:t>:</w:t>
      </w:r>
    </w:p>
    <w:p w:rsidR="00F71E8F" w:rsidRPr="0060073A" w:rsidRDefault="00F71E8F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F71E8F" w:rsidRPr="0060073A" w:rsidRDefault="00F71E8F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F71E8F" w:rsidRDefault="00F71E8F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F71E8F" w:rsidRDefault="00F71E8F" w:rsidP="00C51ADE">
      <w:pPr>
        <w:numPr>
          <w:ilvl w:val="0"/>
          <w:numId w:val="2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F71E8F" w:rsidRDefault="00F71E8F" w:rsidP="00D75B41">
      <w:pPr>
        <w:jc w:val="both"/>
        <w:rPr>
          <w:color w:val="000000"/>
          <w:sz w:val="28"/>
          <w:szCs w:val="28"/>
        </w:rPr>
      </w:pPr>
    </w:p>
    <w:p w:rsidR="00F71E8F" w:rsidRDefault="00F71E8F" w:rsidP="00D75B41">
      <w:pPr>
        <w:jc w:val="both"/>
        <w:rPr>
          <w:color w:val="000000"/>
          <w:sz w:val="28"/>
          <w:szCs w:val="28"/>
        </w:rPr>
      </w:pPr>
    </w:p>
    <w:p w:rsidR="00F71E8F" w:rsidRDefault="00F71E8F" w:rsidP="00D75B41">
      <w:pPr>
        <w:jc w:val="both"/>
        <w:rPr>
          <w:color w:val="000000"/>
          <w:sz w:val="28"/>
          <w:szCs w:val="28"/>
        </w:rPr>
      </w:pPr>
    </w:p>
    <w:p w:rsidR="00F71E8F" w:rsidRDefault="00F71E8F" w:rsidP="00DC4A40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sectPr w:rsidR="00F71E8F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65"/>
    <w:multiLevelType w:val="hybridMultilevel"/>
    <w:tmpl w:val="0C42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D1367"/>
    <w:multiLevelType w:val="hybridMultilevel"/>
    <w:tmpl w:val="3A9A71DA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5E1BCC"/>
    <w:multiLevelType w:val="hybridMultilevel"/>
    <w:tmpl w:val="4306C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6C24BE"/>
    <w:multiLevelType w:val="hybridMultilevel"/>
    <w:tmpl w:val="C57E1FCC"/>
    <w:lvl w:ilvl="0" w:tplc="BADAC7FC">
      <w:start w:val="1"/>
      <w:numFmt w:val="decimal"/>
      <w:lvlText w:val="%1."/>
      <w:lvlJc w:val="left"/>
      <w:pPr>
        <w:ind w:left="944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DBB"/>
    <w:rsid w:val="0006398A"/>
    <w:rsid w:val="00081132"/>
    <w:rsid w:val="000863D8"/>
    <w:rsid w:val="0009245D"/>
    <w:rsid w:val="000B1A69"/>
    <w:rsid w:val="000D2D3F"/>
    <w:rsid w:val="001602F0"/>
    <w:rsid w:val="001801B7"/>
    <w:rsid w:val="001B70B3"/>
    <w:rsid w:val="001C290A"/>
    <w:rsid w:val="001D4991"/>
    <w:rsid w:val="001D7CF2"/>
    <w:rsid w:val="00215C4C"/>
    <w:rsid w:val="00224B06"/>
    <w:rsid w:val="00250DB8"/>
    <w:rsid w:val="00265008"/>
    <w:rsid w:val="00275836"/>
    <w:rsid w:val="00285AC0"/>
    <w:rsid w:val="002A1599"/>
    <w:rsid w:val="002B7F0B"/>
    <w:rsid w:val="002C70AA"/>
    <w:rsid w:val="002E33C6"/>
    <w:rsid w:val="002F0DB8"/>
    <w:rsid w:val="00302DBA"/>
    <w:rsid w:val="003326A5"/>
    <w:rsid w:val="00374F6A"/>
    <w:rsid w:val="003B025A"/>
    <w:rsid w:val="003C48F2"/>
    <w:rsid w:val="003D3B4C"/>
    <w:rsid w:val="004327DD"/>
    <w:rsid w:val="00445F62"/>
    <w:rsid w:val="00480ABC"/>
    <w:rsid w:val="004A12E7"/>
    <w:rsid w:val="004A1F78"/>
    <w:rsid w:val="004F46F6"/>
    <w:rsid w:val="00532F4F"/>
    <w:rsid w:val="00535DBB"/>
    <w:rsid w:val="0054603F"/>
    <w:rsid w:val="00553ABE"/>
    <w:rsid w:val="00561337"/>
    <w:rsid w:val="00565B51"/>
    <w:rsid w:val="005675EB"/>
    <w:rsid w:val="005C7514"/>
    <w:rsid w:val="005D3E00"/>
    <w:rsid w:val="005E5774"/>
    <w:rsid w:val="005F2CFD"/>
    <w:rsid w:val="0060073A"/>
    <w:rsid w:val="00605F21"/>
    <w:rsid w:val="00616151"/>
    <w:rsid w:val="006E2B92"/>
    <w:rsid w:val="006E59BC"/>
    <w:rsid w:val="006F74C2"/>
    <w:rsid w:val="00710372"/>
    <w:rsid w:val="0077407B"/>
    <w:rsid w:val="007A3F49"/>
    <w:rsid w:val="007B4415"/>
    <w:rsid w:val="007E6452"/>
    <w:rsid w:val="007F3CDF"/>
    <w:rsid w:val="008035D9"/>
    <w:rsid w:val="00814CD4"/>
    <w:rsid w:val="00845963"/>
    <w:rsid w:val="0088252C"/>
    <w:rsid w:val="008A5FD3"/>
    <w:rsid w:val="008D2534"/>
    <w:rsid w:val="008D5C43"/>
    <w:rsid w:val="00930CD8"/>
    <w:rsid w:val="009650C3"/>
    <w:rsid w:val="009A06E3"/>
    <w:rsid w:val="009C01CA"/>
    <w:rsid w:val="009E1F1C"/>
    <w:rsid w:val="00A01D48"/>
    <w:rsid w:val="00A538C1"/>
    <w:rsid w:val="00A76493"/>
    <w:rsid w:val="00A833D4"/>
    <w:rsid w:val="00A94BC0"/>
    <w:rsid w:val="00AA3CEA"/>
    <w:rsid w:val="00AA6C4C"/>
    <w:rsid w:val="00AB2413"/>
    <w:rsid w:val="00AD4CDD"/>
    <w:rsid w:val="00B4387F"/>
    <w:rsid w:val="00B615E5"/>
    <w:rsid w:val="00B65109"/>
    <w:rsid w:val="00B81DAE"/>
    <w:rsid w:val="00B82B47"/>
    <w:rsid w:val="00B86790"/>
    <w:rsid w:val="00BA65C2"/>
    <w:rsid w:val="00BC0E4F"/>
    <w:rsid w:val="00BC138B"/>
    <w:rsid w:val="00C051F1"/>
    <w:rsid w:val="00C07D24"/>
    <w:rsid w:val="00C233CF"/>
    <w:rsid w:val="00C33BF1"/>
    <w:rsid w:val="00C478E8"/>
    <w:rsid w:val="00C51ADE"/>
    <w:rsid w:val="00C520B8"/>
    <w:rsid w:val="00CE277D"/>
    <w:rsid w:val="00D1454D"/>
    <w:rsid w:val="00D62ED7"/>
    <w:rsid w:val="00D75B41"/>
    <w:rsid w:val="00D83E00"/>
    <w:rsid w:val="00DC4A40"/>
    <w:rsid w:val="00DD5F2F"/>
    <w:rsid w:val="00E44C2B"/>
    <w:rsid w:val="00E47E60"/>
    <w:rsid w:val="00E635ED"/>
    <w:rsid w:val="00ED4110"/>
    <w:rsid w:val="00F41E5A"/>
    <w:rsid w:val="00F61FCD"/>
    <w:rsid w:val="00F71E8F"/>
    <w:rsid w:val="00FB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B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535DBB"/>
  </w:style>
  <w:style w:type="paragraph" w:customStyle="1" w:styleId="p2">
    <w:name w:val="p2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535DBB"/>
    <w:pPr>
      <w:tabs>
        <w:tab w:val="center" w:pos="4677"/>
        <w:tab w:val="right" w:pos="9355"/>
      </w:tabs>
    </w:pPr>
    <w:rPr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5DBB"/>
    <w:rPr>
      <w:rFonts w:cs="Times New Roman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8A5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357</Words>
  <Characters>2041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2018-08-02T05:42:00Z</cp:lastPrinted>
  <dcterms:created xsi:type="dcterms:W3CDTF">2018-08-01T05:38:00Z</dcterms:created>
  <dcterms:modified xsi:type="dcterms:W3CDTF">2018-08-02T05:42:00Z</dcterms:modified>
</cp:coreProperties>
</file>